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A5B4F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PATENDEN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5FD8B77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</w:p>
    <w:p w14:paraId="3ADC1CB0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</w:p>
    <w:p w14:paraId="29455837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64560C5F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42582E9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Kent, except </w:t>
      </w:r>
    </w:p>
    <w:p w14:paraId="3E1BFBC9" w14:textId="77777777" w:rsidR="00BD1EEA" w:rsidRDefault="00BD1EEA" w:rsidP="00BD1EE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city of Canterbury,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52973160" w14:textId="77777777" w:rsidR="00BD1EEA" w:rsidRDefault="00BD1EEA" w:rsidP="00BD1EE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p.90)</w:t>
      </w:r>
    </w:p>
    <w:p w14:paraId="0D4E042C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</w:p>
    <w:p w14:paraId="0502CCBA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</w:p>
    <w:p w14:paraId="5774ACA6" w14:textId="77777777" w:rsidR="00BD1EEA" w:rsidRDefault="00BD1EEA" w:rsidP="00BD1EE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2021</w:t>
      </w:r>
    </w:p>
    <w:p w14:paraId="01043B0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356B70" w14:textId="77777777" w:rsidR="00BD1EEA" w:rsidRDefault="00BD1EEA" w:rsidP="009139A6">
      <w:r>
        <w:separator/>
      </w:r>
    </w:p>
  </w:endnote>
  <w:endnote w:type="continuationSeparator" w:id="0">
    <w:p w14:paraId="2E73DA24" w14:textId="77777777" w:rsidR="00BD1EEA" w:rsidRDefault="00BD1E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FAD3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34B3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39D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594101" w14:textId="77777777" w:rsidR="00BD1EEA" w:rsidRDefault="00BD1EEA" w:rsidP="009139A6">
      <w:r>
        <w:separator/>
      </w:r>
    </w:p>
  </w:footnote>
  <w:footnote w:type="continuationSeparator" w:id="0">
    <w:p w14:paraId="6D4F7A0F" w14:textId="77777777" w:rsidR="00BD1EEA" w:rsidRDefault="00BD1E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D71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4D1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809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EEA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BD1EE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2D790"/>
  <w15:chartTrackingRefBased/>
  <w15:docId w15:val="{BE1E7CA4-9433-427C-B85C-2E3A5805F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EE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2022-01-27T21:49:00Z</dcterms:created>
  <dcterms:modified xsi:type="dcterms:W3CDTF">2022-01-27T21:50:00Z</dcterms:modified>
</cp:coreProperties>
</file>